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D61FA" w14:textId="1DF24C63" w:rsidR="00E761A0" w:rsidRDefault="00E761A0" w:rsidP="00E761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RAYSCHLEGH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(fl.14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9)</w:t>
      </w:r>
    </w:p>
    <w:p w14:paraId="3394953A" w14:textId="77777777" w:rsidR="00E761A0" w:rsidRDefault="00E761A0" w:rsidP="00E761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662DB101" w14:textId="77777777" w:rsidR="00E761A0" w:rsidRDefault="00E761A0" w:rsidP="00E761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EC5287" w14:textId="77777777" w:rsidR="00E761A0" w:rsidRDefault="00E761A0" w:rsidP="00E761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26AC61" w14:textId="25341DA6" w:rsidR="00E761A0" w:rsidRDefault="00E761A0" w:rsidP="00E761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tonsure.   </w:t>
      </w:r>
    </w:p>
    <w:p w14:paraId="00AFECF2" w14:textId="616F2E5D" w:rsidR="00E761A0" w:rsidRDefault="00E761A0" w:rsidP="00E761A0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(“Stafford Register” pp.435 and 42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821B303" w14:textId="77777777" w:rsidR="00E761A0" w:rsidRDefault="00E761A0" w:rsidP="00E761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DD75A6" w14:textId="77777777" w:rsidR="00E761A0" w:rsidRDefault="00E761A0" w:rsidP="00E761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F7348D" w14:textId="77777777" w:rsidR="00E761A0" w:rsidRDefault="00E761A0" w:rsidP="00E761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September 2021</w:t>
      </w:r>
    </w:p>
    <w:p w14:paraId="10A332E8" w14:textId="7FA7D77E" w:rsidR="00BA00AB" w:rsidRPr="00E761A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761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0A8A8" w14:textId="77777777" w:rsidR="00E761A0" w:rsidRDefault="00E761A0" w:rsidP="009139A6">
      <w:r>
        <w:separator/>
      </w:r>
    </w:p>
  </w:endnote>
  <w:endnote w:type="continuationSeparator" w:id="0">
    <w:p w14:paraId="46967C5E" w14:textId="77777777" w:rsidR="00E761A0" w:rsidRDefault="00E761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EA3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DAFD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328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49A90" w14:textId="77777777" w:rsidR="00E761A0" w:rsidRDefault="00E761A0" w:rsidP="009139A6">
      <w:r>
        <w:separator/>
      </w:r>
    </w:p>
  </w:footnote>
  <w:footnote w:type="continuationSeparator" w:id="0">
    <w:p w14:paraId="0B1A12B2" w14:textId="77777777" w:rsidR="00E761A0" w:rsidRDefault="00E761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CFF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5AF2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48B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1A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761A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B244A"/>
  <w15:chartTrackingRefBased/>
  <w15:docId w15:val="{208794D8-AD4A-4BC7-91EC-FE2FC70B1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2021-09-11T18:27:00Z</dcterms:created>
  <dcterms:modified xsi:type="dcterms:W3CDTF">2021-09-11T18:29:00Z</dcterms:modified>
</cp:coreProperties>
</file>